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DD7" w:rsidRDefault="001B0DD7" w:rsidP="00911ADC">
      <w:pPr>
        <w:ind w:left="9923"/>
        <w:rPr>
          <w:rFonts w:ascii="Arial" w:hAnsi="Arial" w:cs="Arial"/>
        </w:rPr>
      </w:pPr>
      <w:r>
        <w:rPr>
          <w:rFonts w:ascii="Arial" w:hAnsi="Arial" w:cs="Arial"/>
        </w:rPr>
        <w:t>Приложение № 4                                                                                                            к постановлению главы</w:t>
      </w:r>
    </w:p>
    <w:p w:rsidR="001B0DD7" w:rsidRDefault="001B0DD7" w:rsidP="00911ADC">
      <w:pPr>
        <w:ind w:left="9923"/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1B0DD7" w:rsidRDefault="001B0DD7" w:rsidP="00506AED">
      <w:pPr>
        <w:ind w:left="9923"/>
        <w:rPr>
          <w:rFonts w:ascii="Arial" w:hAnsi="Arial" w:cs="Arial"/>
        </w:rPr>
      </w:pPr>
      <w:r>
        <w:rPr>
          <w:rFonts w:ascii="Arial" w:hAnsi="Arial" w:cs="Arial"/>
        </w:rPr>
        <w:t xml:space="preserve">От 22.09.2014   </w:t>
      </w:r>
      <w:r w:rsidRPr="00706336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1518</w:t>
      </w:r>
    </w:p>
    <w:p w:rsidR="001B0DD7" w:rsidRPr="00651A01" w:rsidRDefault="001B0DD7" w:rsidP="00FD0A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651A01">
        <w:rPr>
          <w:rFonts w:ascii="Arial" w:hAnsi="Arial" w:cs="Arial"/>
        </w:rPr>
        <w:t>босновани</w:t>
      </w:r>
      <w:r>
        <w:rPr>
          <w:rFonts w:ascii="Arial" w:hAnsi="Arial" w:cs="Arial"/>
        </w:rPr>
        <w:t>е</w:t>
      </w:r>
      <w:r w:rsidRPr="00651A01">
        <w:rPr>
          <w:rFonts w:ascii="Arial" w:hAnsi="Arial" w:cs="Arial"/>
        </w:rPr>
        <w:t xml:space="preserve"> финансовых ресурсов,</w:t>
      </w:r>
    </w:p>
    <w:p w:rsidR="001B0DD7" w:rsidRDefault="001B0DD7" w:rsidP="00160B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51A01">
        <w:rPr>
          <w:rFonts w:ascii="Arial" w:hAnsi="Arial" w:cs="Arial"/>
        </w:rPr>
        <w:t xml:space="preserve">необходимых для реализации мероприятий </w:t>
      </w:r>
      <w:r>
        <w:rPr>
          <w:rFonts w:ascii="Arial" w:hAnsi="Arial" w:cs="Arial"/>
        </w:rPr>
        <w:t xml:space="preserve">муниципальной программы </w:t>
      </w:r>
    </w:p>
    <w:p w:rsidR="001B0DD7" w:rsidRPr="00E75EC9" w:rsidRDefault="001B0DD7" w:rsidP="00E75EC9">
      <w:pPr>
        <w:ind w:right="-283"/>
        <w:jc w:val="center"/>
        <w:rPr>
          <w:rFonts w:ascii="Arial" w:hAnsi="Arial" w:cs="Arial"/>
        </w:rPr>
      </w:pPr>
      <w:r w:rsidRPr="00E75EC9">
        <w:rPr>
          <w:rFonts w:ascii="Arial" w:hAnsi="Arial" w:cs="Arial"/>
        </w:rPr>
        <w:t xml:space="preserve"> «Развитие физической культуры и спорта в </w:t>
      </w:r>
      <w:r>
        <w:rPr>
          <w:rFonts w:ascii="Arial" w:hAnsi="Arial" w:cs="Arial"/>
        </w:rPr>
        <w:t>Волоколамском</w:t>
      </w:r>
      <w:r w:rsidRPr="00E75EC9">
        <w:rPr>
          <w:rFonts w:ascii="Arial" w:hAnsi="Arial" w:cs="Arial"/>
        </w:rPr>
        <w:t xml:space="preserve"> муниципальном районе на 2014-2016 годы»</w:t>
      </w:r>
    </w:p>
    <w:p w:rsidR="001B0DD7" w:rsidRDefault="001B0DD7" w:rsidP="00160B1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pPr w:leftFromText="180" w:rightFromText="180" w:vertAnchor="page" w:horzAnchor="margin" w:tblpY="4186"/>
        <w:tblW w:w="15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1980"/>
        <w:gridCol w:w="1620"/>
        <w:gridCol w:w="1267"/>
        <w:gridCol w:w="1665"/>
        <w:gridCol w:w="1170"/>
        <w:gridCol w:w="1499"/>
        <w:gridCol w:w="1921"/>
      </w:tblGrid>
      <w:tr w:rsidR="001B0DD7" w:rsidRPr="00AB0913" w:rsidTr="00E1012B">
        <w:trPr>
          <w:trHeight w:val="1545"/>
        </w:trPr>
        <w:tc>
          <w:tcPr>
            <w:tcW w:w="3888" w:type="dxa"/>
            <w:vMerge w:val="restart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Наименование  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</w:p>
        </w:tc>
        <w:tc>
          <w:tcPr>
            <w:tcW w:w="1980" w:type="dxa"/>
            <w:vMerge w:val="restart"/>
          </w:tcPr>
          <w:p w:rsidR="001B0DD7" w:rsidRPr="00AB0913" w:rsidRDefault="001B0DD7" w:rsidP="00CD0E78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4962E0">
              <w:rPr>
                <w:sz w:val="24"/>
                <w:szCs w:val="24"/>
              </w:rPr>
              <w:t xml:space="preserve">Источник        </w:t>
            </w:r>
            <w:r w:rsidRPr="004962E0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620" w:type="dxa"/>
            <w:vMerge w:val="restart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Расчет необходимых </w:t>
            </w:r>
            <w:r w:rsidRPr="00AB0913">
              <w:rPr>
                <w:rFonts w:ascii="Arial" w:hAnsi="Arial" w:cs="Arial"/>
              </w:rPr>
              <w:br/>
              <w:t>финансовых ресурсов</w:t>
            </w:r>
            <w:r w:rsidRPr="00AB0913">
              <w:rPr>
                <w:rFonts w:ascii="Arial" w:hAnsi="Arial" w:cs="Arial"/>
              </w:rPr>
              <w:br/>
              <w:t xml:space="preserve">на реализацию     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5601" w:type="dxa"/>
            <w:gridSpan w:val="4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07214E">
              <w:rPr>
                <w:rFonts w:ascii="Arial" w:hAnsi="Arial" w:cs="Arial"/>
              </w:rPr>
              <w:t xml:space="preserve">Общий объем финансовых  </w:t>
            </w:r>
            <w:r w:rsidRPr="0007214E">
              <w:rPr>
                <w:rFonts w:ascii="Arial" w:hAnsi="Arial" w:cs="Arial"/>
              </w:rPr>
              <w:br/>
              <w:t xml:space="preserve">ресурсов, необходимых   </w:t>
            </w:r>
            <w:r w:rsidRPr="0007214E">
              <w:rPr>
                <w:rFonts w:ascii="Arial" w:hAnsi="Arial" w:cs="Arial"/>
              </w:rPr>
              <w:br/>
              <w:t xml:space="preserve">для реализации          </w:t>
            </w:r>
            <w:r w:rsidRPr="0007214E">
              <w:rPr>
                <w:rFonts w:ascii="Arial" w:hAnsi="Arial" w:cs="Arial"/>
              </w:rPr>
              <w:br/>
              <w:t>мероприятия, в том числе</w:t>
            </w:r>
            <w:r w:rsidRPr="0007214E">
              <w:rPr>
                <w:rFonts w:ascii="Arial" w:hAnsi="Arial" w:cs="Arial"/>
              </w:rPr>
              <w:br/>
              <w:t>по годам</w:t>
            </w:r>
          </w:p>
        </w:tc>
        <w:tc>
          <w:tcPr>
            <w:tcW w:w="1921" w:type="dxa"/>
            <w:vMerge w:val="restart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Эксплуатационные      </w:t>
            </w:r>
            <w:r w:rsidRPr="00AB0913">
              <w:rPr>
                <w:rFonts w:ascii="Arial" w:hAnsi="Arial" w:cs="Arial"/>
              </w:rPr>
              <w:br/>
              <w:t>расходы, возникающие в</w:t>
            </w:r>
            <w:r w:rsidRPr="00AB0913">
              <w:rPr>
                <w:rFonts w:ascii="Arial" w:hAnsi="Arial" w:cs="Arial"/>
              </w:rPr>
              <w:br/>
              <w:t xml:space="preserve">результате реализации </w:t>
            </w:r>
            <w:r w:rsidRPr="00AB0913">
              <w:rPr>
                <w:rFonts w:ascii="Arial" w:hAnsi="Arial" w:cs="Arial"/>
              </w:rPr>
              <w:br/>
              <w:t>мероприятия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  <w:vMerge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:rsidR="001B0DD7" w:rsidRPr="004962E0" w:rsidRDefault="001B0DD7" w:rsidP="00CD0E78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</w:p>
        </w:tc>
        <w:tc>
          <w:tcPr>
            <w:tcW w:w="1267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Всего </w:t>
            </w:r>
            <w:r w:rsidRPr="00AB0913">
              <w:rPr>
                <w:rFonts w:ascii="Arial" w:hAnsi="Arial" w:cs="Arial"/>
              </w:rPr>
              <w:br/>
              <w:t xml:space="preserve">(тыс. </w:t>
            </w:r>
            <w:r w:rsidRPr="00AB0913">
              <w:rPr>
                <w:rFonts w:ascii="Arial" w:hAnsi="Arial" w:cs="Arial"/>
              </w:rPr>
              <w:br/>
              <w:t>руб.)</w:t>
            </w:r>
          </w:p>
        </w:tc>
        <w:tc>
          <w:tcPr>
            <w:tcW w:w="1665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2014 год   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(тыс. руб.)     </w:t>
            </w:r>
          </w:p>
        </w:tc>
        <w:tc>
          <w:tcPr>
            <w:tcW w:w="117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2015 год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(тыс. руб.)  </w:t>
            </w:r>
          </w:p>
        </w:tc>
        <w:tc>
          <w:tcPr>
            <w:tcW w:w="1499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2016 год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(тыс. руб.)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</w:p>
        </w:tc>
        <w:tc>
          <w:tcPr>
            <w:tcW w:w="1921" w:type="dxa"/>
            <w:vMerge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 w:rsidRPr="00EA24FC">
              <w:rPr>
                <w:rFonts w:ascii="Arial" w:hAnsi="Arial" w:cs="Arial"/>
                <w:b/>
                <w:bCs/>
              </w:rPr>
              <w:t>плаванию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155,0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45,0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52,0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58,0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легкой атлетике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35,0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65,0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 xml:space="preserve">боксу, </w:t>
            </w:r>
            <w:r w:rsidRPr="00EA24FC">
              <w:rPr>
                <w:rFonts w:ascii="Arial" w:hAnsi="Arial" w:cs="Arial"/>
              </w:rPr>
              <w:t>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и учебно-тренировочных сборах</w:t>
            </w:r>
          </w:p>
        </w:tc>
        <w:tc>
          <w:tcPr>
            <w:tcW w:w="1980" w:type="dxa"/>
          </w:tcPr>
          <w:p w:rsidR="001B0DD7" w:rsidRPr="00AB0913" w:rsidRDefault="001B0DD7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664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780,0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235,0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260,0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285,0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каратэ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180,0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50,0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70,0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пауэрлифтингу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25,0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волейболу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390,0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105,0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130,0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155,0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баскетболу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165,0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40,0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55,0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70,0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CD6648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дзюдо,</w:t>
            </w:r>
            <w:r w:rsidRPr="00EA24FC">
              <w:rPr>
                <w:rFonts w:ascii="Arial" w:hAnsi="Arial" w:cs="Arial"/>
              </w:rPr>
              <w:t xml:space="preserve">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и учебно-тренировочных сборах </w:t>
            </w:r>
          </w:p>
        </w:tc>
        <w:tc>
          <w:tcPr>
            <w:tcW w:w="1980" w:type="dxa"/>
          </w:tcPr>
          <w:p w:rsidR="001B0DD7" w:rsidRPr="00AB0913" w:rsidRDefault="001B0DD7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664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855,0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255,0</w:t>
            </w:r>
          </w:p>
          <w:p w:rsidR="001B0DD7" w:rsidRPr="00CD6648" w:rsidRDefault="001B0DD7" w:rsidP="00CD6648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285,0</w:t>
            </w:r>
          </w:p>
          <w:p w:rsidR="001B0DD7" w:rsidRPr="00CD6648" w:rsidRDefault="001B0DD7" w:rsidP="00CD6648">
            <w:pPr>
              <w:rPr>
                <w:rFonts w:ascii="Arial" w:hAnsi="Arial" w:cs="Arial"/>
              </w:rPr>
            </w:pP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315,0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</w:t>
            </w:r>
            <w:r w:rsidRPr="00D12CFB">
              <w:rPr>
                <w:rFonts w:ascii="Arial" w:hAnsi="Arial" w:cs="Arial"/>
                <w:b/>
                <w:bCs/>
              </w:rPr>
              <w:t>спартакиад</w:t>
            </w:r>
            <w:r>
              <w:rPr>
                <w:rFonts w:ascii="Arial" w:hAnsi="Arial" w:cs="Arial"/>
              </w:rPr>
              <w:t xml:space="preserve"> и </w:t>
            </w:r>
            <w:r w:rsidRPr="00EA24FC">
              <w:rPr>
                <w:rFonts w:ascii="Arial" w:hAnsi="Arial" w:cs="Arial"/>
              </w:rPr>
              <w:t>участие</w:t>
            </w:r>
            <w:r>
              <w:rPr>
                <w:rFonts w:ascii="Arial" w:hAnsi="Arial" w:cs="Arial"/>
              </w:rPr>
              <w:t xml:space="preserve"> команд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спартакиадах различного уровня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B0913">
              <w:rPr>
                <w:sz w:val="24"/>
                <w:szCs w:val="24"/>
              </w:rPr>
              <w:t>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360,0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90,0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120,0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150,0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футболу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2120,0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660,0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720,0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740,0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шахматам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180,0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45,0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75,0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лыжным гонкам,</w:t>
            </w:r>
            <w:r w:rsidRPr="00EA24FC">
              <w:rPr>
                <w:rFonts w:ascii="Arial" w:hAnsi="Arial" w:cs="Arial"/>
              </w:rPr>
              <w:t xml:space="preserve">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и учебно-тренировочных сборах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1770,0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500,0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590,0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680,0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CD6648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хоккею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345,0</w:t>
            </w:r>
          </w:p>
        </w:tc>
        <w:tc>
          <w:tcPr>
            <w:tcW w:w="1665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100,0</w:t>
            </w:r>
          </w:p>
        </w:tc>
        <w:tc>
          <w:tcPr>
            <w:tcW w:w="1170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115,0</w:t>
            </w:r>
          </w:p>
        </w:tc>
        <w:tc>
          <w:tcPr>
            <w:tcW w:w="1499" w:type="dxa"/>
          </w:tcPr>
          <w:p w:rsidR="001B0DD7" w:rsidRPr="00CD6648" w:rsidRDefault="001B0DD7" w:rsidP="00CD6648">
            <w:pPr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130,0</w:t>
            </w:r>
          </w:p>
        </w:tc>
        <w:tc>
          <w:tcPr>
            <w:tcW w:w="1921" w:type="dxa"/>
          </w:tcPr>
          <w:p w:rsidR="001B0DD7" w:rsidRPr="00AB0913" w:rsidRDefault="001B0DD7" w:rsidP="00CD66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</w:t>
            </w:r>
            <w:r w:rsidRPr="00F60C5E">
              <w:rPr>
                <w:rFonts w:ascii="Arial" w:hAnsi="Arial" w:cs="Arial"/>
                <w:b/>
                <w:bCs/>
              </w:rPr>
              <w:t>спортивных праздников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спортивных праздниках различного уровня 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315,0</w:t>
            </w:r>
          </w:p>
        </w:tc>
        <w:tc>
          <w:tcPr>
            <w:tcW w:w="1665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90,0</w:t>
            </w:r>
          </w:p>
        </w:tc>
        <w:tc>
          <w:tcPr>
            <w:tcW w:w="1170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105,0</w:t>
            </w:r>
          </w:p>
        </w:tc>
        <w:tc>
          <w:tcPr>
            <w:tcW w:w="1499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120,0</w:t>
            </w:r>
          </w:p>
        </w:tc>
        <w:tc>
          <w:tcPr>
            <w:tcW w:w="1921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EA24FC" w:rsidRDefault="001B0DD7" w:rsidP="005E5FD6">
            <w:pPr>
              <w:snapToGrid w:val="0"/>
              <w:rPr>
                <w:rFonts w:ascii="Arial" w:hAnsi="Arial" w:cs="Arial"/>
              </w:rPr>
            </w:pPr>
            <w:r w:rsidRPr="00EA24FC">
              <w:rPr>
                <w:rFonts w:ascii="Arial" w:hAnsi="Arial" w:cs="Arial"/>
              </w:rPr>
              <w:t>Организация</w:t>
            </w:r>
            <w:r>
              <w:rPr>
                <w:rFonts w:ascii="Arial" w:hAnsi="Arial" w:cs="Arial"/>
              </w:rPr>
              <w:t xml:space="preserve"> и проведение чемпионатов, кубков, турниров,</w:t>
            </w:r>
            <w:r w:rsidRPr="00EA24FC">
              <w:rPr>
                <w:rFonts w:ascii="Arial" w:hAnsi="Arial" w:cs="Arial"/>
              </w:rPr>
              <w:t xml:space="preserve"> первенств</w:t>
            </w:r>
            <w:r>
              <w:rPr>
                <w:rFonts w:ascii="Arial" w:hAnsi="Arial" w:cs="Arial"/>
              </w:rPr>
              <w:t xml:space="preserve"> района</w:t>
            </w:r>
            <w:r w:rsidRPr="00EA24FC">
              <w:rPr>
                <w:rFonts w:ascii="Arial" w:hAnsi="Arial" w:cs="Arial"/>
              </w:rPr>
              <w:t xml:space="preserve"> по </w:t>
            </w:r>
            <w:r>
              <w:rPr>
                <w:rFonts w:ascii="Arial" w:hAnsi="Arial" w:cs="Arial"/>
                <w:b/>
                <w:bCs/>
              </w:rPr>
              <w:t>настольному теннису</w:t>
            </w:r>
            <w:r w:rsidRPr="00EA24FC">
              <w:rPr>
                <w:rFonts w:ascii="Arial" w:hAnsi="Arial" w:cs="Arial"/>
              </w:rPr>
              <w:t xml:space="preserve"> и участие</w:t>
            </w:r>
            <w:r>
              <w:rPr>
                <w:rFonts w:ascii="Arial" w:hAnsi="Arial" w:cs="Arial"/>
              </w:rPr>
              <w:t xml:space="preserve"> спортсменов</w:t>
            </w:r>
            <w:r w:rsidRPr="00EA24FC">
              <w:rPr>
                <w:rFonts w:ascii="Arial" w:hAnsi="Arial" w:cs="Arial"/>
              </w:rPr>
              <w:t xml:space="preserve"> в</w:t>
            </w:r>
            <w:r>
              <w:rPr>
                <w:rFonts w:ascii="Arial" w:hAnsi="Arial" w:cs="Arial"/>
              </w:rPr>
              <w:t xml:space="preserve"> соревнованиях различного уровня </w:t>
            </w:r>
          </w:p>
        </w:tc>
        <w:tc>
          <w:tcPr>
            <w:tcW w:w="1980" w:type="dxa"/>
          </w:tcPr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60,0</w:t>
            </w:r>
          </w:p>
        </w:tc>
        <w:tc>
          <w:tcPr>
            <w:tcW w:w="1665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15,0</w:t>
            </w:r>
          </w:p>
        </w:tc>
        <w:tc>
          <w:tcPr>
            <w:tcW w:w="1170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20,0</w:t>
            </w:r>
          </w:p>
        </w:tc>
        <w:tc>
          <w:tcPr>
            <w:tcW w:w="1499" w:type="dxa"/>
          </w:tcPr>
          <w:p w:rsidR="001B0DD7" w:rsidRPr="00CD6648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D6648">
              <w:rPr>
                <w:rFonts w:ascii="Arial" w:hAnsi="Arial" w:cs="Arial"/>
              </w:rPr>
              <w:t>25,0</w:t>
            </w:r>
          </w:p>
        </w:tc>
        <w:tc>
          <w:tcPr>
            <w:tcW w:w="1921" w:type="dxa"/>
          </w:tcPr>
          <w:p w:rsidR="001B0DD7" w:rsidRPr="00AB0913" w:rsidRDefault="001B0DD7" w:rsidP="00CD0E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03446E" w:rsidTr="00E1012B">
        <w:trPr>
          <w:trHeight w:val="390"/>
        </w:trPr>
        <w:tc>
          <w:tcPr>
            <w:tcW w:w="3888" w:type="dxa"/>
          </w:tcPr>
          <w:p w:rsidR="001B0DD7" w:rsidRPr="0003446E" w:rsidRDefault="001B0DD7" w:rsidP="005E5FD6">
            <w:pPr>
              <w:snapToGrid w:val="0"/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 xml:space="preserve">Организация и проведение чемпионатов, кубков, турниров, первенств района по </w:t>
            </w:r>
            <w:r w:rsidRPr="0003446E">
              <w:rPr>
                <w:rFonts w:ascii="Arial" w:hAnsi="Arial" w:cs="Arial"/>
                <w:b/>
                <w:bCs/>
              </w:rPr>
              <w:t>гимнастике</w:t>
            </w:r>
            <w:r w:rsidRPr="0003446E">
              <w:rPr>
                <w:rFonts w:ascii="Arial" w:hAnsi="Arial" w:cs="Arial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980" w:type="dxa"/>
          </w:tcPr>
          <w:p w:rsidR="001B0DD7" w:rsidRPr="0003446E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03446E">
              <w:rPr>
                <w:sz w:val="24"/>
                <w:szCs w:val="24"/>
              </w:rPr>
              <w:t xml:space="preserve">Средства      </w:t>
            </w:r>
            <w:r w:rsidRPr="0003446E">
              <w:rPr>
                <w:sz w:val="24"/>
                <w:szCs w:val="24"/>
              </w:rPr>
              <w:br/>
              <w:t>бюджета</w:t>
            </w:r>
          </w:p>
          <w:p w:rsidR="001B0DD7" w:rsidRPr="0003446E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03446E">
              <w:rPr>
                <w:sz w:val="24"/>
                <w:szCs w:val="24"/>
              </w:rPr>
              <w:t>Волоколамского</w:t>
            </w:r>
          </w:p>
          <w:p w:rsidR="001B0DD7" w:rsidRPr="0003446E" w:rsidRDefault="001B0DD7" w:rsidP="00CD0E78">
            <w:pPr>
              <w:pStyle w:val="ConsPlusCell"/>
              <w:rPr>
                <w:sz w:val="24"/>
                <w:szCs w:val="24"/>
              </w:rPr>
            </w:pPr>
            <w:r w:rsidRPr="0003446E">
              <w:rPr>
                <w:sz w:val="24"/>
                <w:szCs w:val="24"/>
              </w:rPr>
              <w:t>муниципального</w:t>
            </w:r>
          </w:p>
          <w:p w:rsidR="001B0DD7" w:rsidRPr="0003446E" w:rsidRDefault="001B0DD7" w:rsidP="00CD0E78">
            <w:pPr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03446E" w:rsidRDefault="001B0DD7" w:rsidP="00CD0E78">
            <w:pPr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03446E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260,0</w:t>
            </w:r>
          </w:p>
        </w:tc>
        <w:tc>
          <w:tcPr>
            <w:tcW w:w="1665" w:type="dxa"/>
          </w:tcPr>
          <w:p w:rsidR="001B0DD7" w:rsidRPr="0003446E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60,0</w:t>
            </w:r>
          </w:p>
        </w:tc>
        <w:tc>
          <w:tcPr>
            <w:tcW w:w="1170" w:type="dxa"/>
          </w:tcPr>
          <w:p w:rsidR="001B0DD7" w:rsidRPr="0003446E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90,0</w:t>
            </w:r>
          </w:p>
        </w:tc>
        <w:tc>
          <w:tcPr>
            <w:tcW w:w="1499" w:type="dxa"/>
          </w:tcPr>
          <w:p w:rsidR="001B0DD7" w:rsidRPr="0003446E" w:rsidRDefault="001B0DD7" w:rsidP="005E5F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110,0</w:t>
            </w:r>
          </w:p>
        </w:tc>
        <w:tc>
          <w:tcPr>
            <w:tcW w:w="1921" w:type="dxa"/>
          </w:tcPr>
          <w:p w:rsidR="001B0DD7" w:rsidRPr="0003446E" w:rsidRDefault="001B0DD7" w:rsidP="00CD0E78">
            <w:pPr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-</w:t>
            </w:r>
          </w:p>
        </w:tc>
      </w:tr>
      <w:tr w:rsidR="001B0DD7" w:rsidRPr="0003446E" w:rsidTr="00E1012B">
        <w:trPr>
          <w:trHeight w:val="390"/>
        </w:trPr>
        <w:tc>
          <w:tcPr>
            <w:tcW w:w="3888" w:type="dxa"/>
          </w:tcPr>
          <w:p w:rsidR="001B0DD7" w:rsidRPr="0003446E" w:rsidRDefault="001B0DD7" w:rsidP="0003446E">
            <w:pPr>
              <w:snapToGrid w:val="0"/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Организация и проведение межрайонных чемпионатов, кубков, турниров, первенств по различным видам спорта среди лиц с ограниченными возможностями здоровья</w:t>
            </w:r>
          </w:p>
        </w:tc>
        <w:tc>
          <w:tcPr>
            <w:tcW w:w="1980" w:type="dxa"/>
          </w:tcPr>
          <w:p w:rsidR="001B0DD7" w:rsidRPr="0003446E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03446E">
              <w:rPr>
                <w:sz w:val="24"/>
                <w:szCs w:val="24"/>
              </w:rPr>
              <w:t xml:space="preserve">Средства      </w:t>
            </w:r>
            <w:r w:rsidRPr="0003446E">
              <w:rPr>
                <w:sz w:val="24"/>
                <w:szCs w:val="24"/>
              </w:rPr>
              <w:br/>
              <w:t>бюджета</w:t>
            </w:r>
          </w:p>
          <w:p w:rsidR="001B0DD7" w:rsidRPr="0003446E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03446E">
              <w:rPr>
                <w:sz w:val="24"/>
                <w:szCs w:val="24"/>
              </w:rPr>
              <w:t>Волоколамского</w:t>
            </w:r>
          </w:p>
          <w:p w:rsidR="001B0DD7" w:rsidRPr="0003446E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03446E">
              <w:rPr>
                <w:sz w:val="24"/>
                <w:szCs w:val="24"/>
              </w:rPr>
              <w:t>муниципального</w:t>
            </w:r>
          </w:p>
          <w:p w:rsidR="001B0DD7" w:rsidRPr="0003446E" w:rsidRDefault="001B0DD7" w:rsidP="0003446E">
            <w:pPr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03446E" w:rsidRDefault="001B0DD7" w:rsidP="0003446E">
            <w:pPr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03446E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3446E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665" w:type="dxa"/>
          </w:tcPr>
          <w:p w:rsidR="001B0DD7" w:rsidRPr="0003446E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3446E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170" w:type="dxa"/>
          </w:tcPr>
          <w:p w:rsidR="001B0DD7" w:rsidRPr="0003446E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3446E">
              <w:rPr>
                <w:rFonts w:ascii="Arial" w:hAnsi="Arial" w:cs="Arial"/>
                <w:bCs/>
              </w:rPr>
              <w:t>35,0</w:t>
            </w:r>
          </w:p>
        </w:tc>
        <w:tc>
          <w:tcPr>
            <w:tcW w:w="1499" w:type="dxa"/>
          </w:tcPr>
          <w:p w:rsidR="001B0DD7" w:rsidRPr="0003446E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3446E">
              <w:rPr>
                <w:rFonts w:ascii="Arial" w:hAnsi="Arial" w:cs="Arial"/>
                <w:bCs/>
              </w:rPr>
              <w:t>35,0</w:t>
            </w:r>
          </w:p>
        </w:tc>
        <w:tc>
          <w:tcPr>
            <w:tcW w:w="1921" w:type="dxa"/>
          </w:tcPr>
          <w:p w:rsidR="001B0DD7" w:rsidRPr="0003446E" w:rsidRDefault="001B0DD7" w:rsidP="0003446E">
            <w:pPr>
              <w:rPr>
                <w:rFonts w:ascii="Arial" w:hAnsi="Arial" w:cs="Arial"/>
              </w:rPr>
            </w:pPr>
            <w:r w:rsidRPr="0003446E"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Приобретение и установка хоккейных коробок размером</w:t>
            </w:r>
            <w:r w:rsidRPr="005D0BB3">
              <w:rPr>
                <w:rFonts w:ascii="Arial" w:hAnsi="Arial" w:cs="Arial"/>
              </w:rPr>
              <w:t xml:space="preserve"> 40*20 м</w:t>
            </w:r>
            <w:r>
              <w:rPr>
                <w:rFonts w:ascii="Arial" w:hAnsi="Arial" w:cs="Arial"/>
              </w:rPr>
              <w:t>.</w:t>
            </w:r>
          </w:p>
          <w:p w:rsidR="001B0DD7" w:rsidRPr="005D0BB3" w:rsidRDefault="001B0DD7" w:rsidP="0003446E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03446E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  <w:tc>
          <w:tcPr>
            <w:tcW w:w="1665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499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921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5F36F5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Приобретение и установка к</w:t>
            </w:r>
            <w:r w:rsidRPr="005F36F5">
              <w:rPr>
                <w:rFonts w:ascii="Arial" w:hAnsi="Arial" w:cs="Arial"/>
              </w:rPr>
              <w:t>омплекс</w:t>
            </w:r>
            <w:r>
              <w:rPr>
                <w:rFonts w:ascii="Arial" w:hAnsi="Arial" w:cs="Arial"/>
              </w:rPr>
              <w:t>ов</w:t>
            </w:r>
            <w:r w:rsidRPr="005F36F5">
              <w:rPr>
                <w:rFonts w:ascii="Arial" w:hAnsi="Arial" w:cs="Arial"/>
              </w:rPr>
              <w:t xml:space="preserve"> гимнастических снарядов для занятия </w:t>
            </w:r>
            <w:r>
              <w:rPr>
                <w:rFonts w:ascii="Arial" w:hAnsi="Arial" w:cs="Arial"/>
              </w:rPr>
              <w:t>уличной</w:t>
            </w:r>
            <w:r w:rsidRPr="005F36F5">
              <w:rPr>
                <w:rFonts w:ascii="Arial" w:hAnsi="Arial" w:cs="Arial"/>
              </w:rPr>
              <w:t xml:space="preserve"> гимнастикой</w:t>
            </w:r>
          </w:p>
        </w:tc>
        <w:tc>
          <w:tcPr>
            <w:tcW w:w="1980" w:type="dxa"/>
          </w:tcPr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03446E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115</w:t>
            </w:r>
            <w:r w:rsidRPr="005D0BB3">
              <w:rPr>
                <w:rFonts w:ascii="Arial" w:hAnsi="Arial" w:cs="Arial"/>
              </w:rPr>
              <w:t>0,0</w:t>
            </w:r>
          </w:p>
        </w:tc>
        <w:tc>
          <w:tcPr>
            <w:tcW w:w="1665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</w:t>
            </w:r>
          </w:p>
        </w:tc>
        <w:tc>
          <w:tcPr>
            <w:tcW w:w="1499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921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5D0BB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Проектирование и строительство ф</w:t>
            </w:r>
            <w:r w:rsidRPr="005D0BB3">
              <w:rPr>
                <w:rFonts w:ascii="Arial" w:hAnsi="Arial" w:cs="Arial"/>
              </w:rPr>
              <w:t>изкультур</w:t>
            </w:r>
            <w:r>
              <w:rPr>
                <w:rFonts w:ascii="Arial" w:hAnsi="Arial" w:cs="Arial"/>
              </w:rPr>
              <w:t>но-оздоровительного</w:t>
            </w:r>
            <w:r w:rsidRPr="005D0BB3">
              <w:rPr>
                <w:rFonts w:ascii="Arial" w:hAnsi="Arial" w:cs="Arial"/>
              </w:rPr>
              <w:t xml:space="preserve"> комплекс</w:t>
            </w:r>
            <w:r>
              <w:rPr>
                <w:rFonts w:ascii="Arial" w:hAnsi="Arial" w:cs="Arial"/>
              </w:rPr>
              <w:t>а</w:t>
            </w:r>
            <w:r w:rsidRPr="005D0BB3">
              <w:rPr>
                <w:rFonts w:ascii="Arial" w:hAnsi="Arial" w:cs="Arial"/>
              </w:rPr>
              <w:t xml:space="preserve"> с плавательным бассейном</w:t>
            </w:r>
            <w:r>
              <w:rPr>
                <w:rFonts w:ascii="Arial" w:hAnsi="Arial" w:cs="Arial"/>
              </w:rPr>
              <w:t>,</w:t>
            </w:r>
            <w:r w:rsidRPr="005D0B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п.Сычево</w:t>
            </w:r>
            <w:r w:rsidRPr="005D0BB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Волоколамский</w:t>
            </w:r>
            <w:r w:rsidRPr="005D0BB3">
              <w:rPr>
                <w:rFonts w:ascii="Arial" w:hAnsi="Arial" w:cs="Arial"/>
              </w:rPr>
              <w:t xml:space="preserve"> муниципальный район</w:t>
            </w:r>
          </w:p>
        </w:tc>
        <w:tc>
          <w:tcPr>
            <w:tcW w:w="1980" w:type="dxa"/>
          </w:tcPr>
          <w:p w:rsidR="001B0DD7" w:rsidRDefault="001B0DD7" w:rsidP="0003446E">
            <w:pPr>
              <w:jc w:val="both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Средства бюджета Московской об</w:t>
            </w:r>
            <w:r>
              <w:rPr>
                <w:rFonts w:ascii="Arial" w:hAnsi="Arial" w:cs="Arial"/>
              </w:rPr>
              <w:t>ласти</w:t>
            </w:r>
          </w:p>
          <w:p w:rsidR="001B0DD7" w:rsidRDefault="001B0DD7" w:rsidP="0003446E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03446E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186521,0</w:t>
            </w: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9800</w:t>
            </w:r>
            <w:r w:rsidRPr="005D0BB3">
              <w:rPr>
                <w:rFonts w:ascii="Arial" w:hAnsi="Arial" w:cs="Arial"/>
              </w:rPr>
              <w:t>,0</w:t>
            </w:r>
          </w:p>
        </w:tc>
        <w:tc>
          <w:tcPr>
            <w:tcW w:w="1665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186521,0</w:t>
            </w: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9800</w:t>
            </w:r>
            <w:r w:rsidRPr="005D0BB3">
              <w:rPr>
                <w:rFonts w:ascii="Arial" w:hAnsi="Arial" w:cs="Arial"/>
              </w:rPr>
              <w:t>,0</w:t>
            </w:r>
          </w:p>
        </w:tc>
        <w:tc>
          <w:tcPr>
            <w:tcW w:w="1170" w:type="dxa"/>
          </w:tcPr>
          <w:p w:rsidR="001B0DD7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1B0DD7" w:rsidRPr="005A20C7" w:rsidRDefault="001B0DD7" w:rsidP="0003446E">
            <w:pPr>
              <w:rPr>
                <w:rFonts w:ascii="Arial" w:hAnsi="Arial" w:cs="Arial"/>
              </w:rPr>
            </w:pPr>
          </w:p>
          <w:p w:rsidR="001B0DD7" w:rsidRPr="005A20C7" w:rsidRDefault="001B0DD7" w:rsidP="0003446E">
            <w:pPr>
              <w:rPr>
                <w:rFonts w:ascii="Arial" w:hAnsi="Arial" w:cs="Arial"/>
              </w:rPr>
            </w:pPr>
          </w:p>
          <w:p w:rsidR="001B0DD7" w:rsidRPr="005A20C7" w:rsidRDefault="001B0DD7" w:rsidP="0003446E">
            <w:pPr>
              <w:rPr>
                <w:rFonts w:ascii="Arial" w:hAnsi="Arial" w:cs="Arial"/>
              </w:rPr>
            </w:pPr>
          </w:p>
          <w:p w:rsidR="001B0DD7" w:rsidRDefault="001B0DD7" w:rsidP="0003446E">
            <w:pPr>
              <w:rPr>
                <w:rFonts w:ascii="Arial" w:hAnsi="Arial" w:cs="Arial"/>
              </w:rPr>
            </w:pPr>
          </w:p>
          <w:p w:rsidR="001B0DD7" w:rsidRPr="005A20C7" w:rsidRDefault="001B0DD7" w:rsidP="000344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99" w:type="dxa"/>
          </w:tcPr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B0DD7" w:rsidRPr="005D0BB3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D0BB3">
              <w:rPr>
                <w:rFonts w:ascii="Arial" w:hAnsi="Arial" w:cs="Arial"/>
              </w:rPr>
              <w:t>-</w:t>
            </w:r>
          </w:p>
        </w:tc>
        <w:tc>
          <w:tcPr>
            <w:tcW w:w="1921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Заливка хоккейных кортов и катков</w:t>
            </w:r>
          </w:p>
        </w:tc>
        <w:tc>
          <w:tcPr>
            <w:tcW w:w="1980" w:type="dxa"/>
          </w:tcPr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 xml:space="preserve">Средства      </w:t>
            </w:r>
            <w:r w:rsidRPr="00AB0913">
              <w:rPr>
                <w:sz w:val="24"/>
                <w:szCs w:val="24"/>
              </w:rPr>
              <w:br/>
              <w:t>бюджета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Волоколамского</w:t>
            </w:r>
          </w:p>
          <w:p w:rsidR="001B0DD7" w:rsidRPr="00AB0913" w:rsidRDefault="001B0DD7" w:rsidP="0003446E">
            <w:pPr>
              <w:pStyle w:val="ConsPlusCell"/>
              <w:rPr>
                <w:sz w:val="24"/>
                <w:szCs w:val="24"/>
              </w:rPr>
            </w:pPr>
            <w:r w:rsidRPr="00AB0913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03446E">
            <w:pPr>
              <w:rPr>
                <w:rFonts w:ascii="Arial" w:hAnsi="Arial" w:cs="Arial"/>
              </w:rPr>
            </w:pPr>
            <w:r w:rsidRPr="00AB0913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665" w:type="dxa"/>
          </w:tcPr>
          <w:p w:rsidR="001B0DD7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70" w:type="dxa"/>
          </w:tcPr>
          <w:p w:rsidR="001B0DD7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499" w:type="dxa"/>
          </w:tcPr>
          <w:p w:rsidR="001B0DD7" w:rsidRDefault="001B0DD7" w:rsidP="000344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921" w:type="dxa"/>
          </w:tcPr>
          <w:p w:rsidR="001B0DD7" w:rsidRPr="00AB0913" w:rsidRDefault="001B0DD7" w:rsidP="000344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E1012B" w:rsidRDefault="001B0DD7" w:rsidP="00E1012B">
            <w:pPr>
              <w:rPr>
                <w:rFonts w:ascii="Arial" w:hAnsi="Arial" w:cs="Arial"/>
              </w:rPr>
            </w:pPr>
            <w:r w:rsidRPr="00E1012B">
              <w:rPr>
                <w:rFonts w:ascii="Arial" w:hAnsi="Arial" w:cs="Arial"/>
              </w:rPr>
              <w:t>Обустройство</w:t>
            </w:r>
            <w:r>
              <w:rPr>
                <w:rFonts w:ascii="Arial" w:hAnsi="Arial" w:cs="Arial"/>
              </w:rPr>
              <w:t>, приобретение и установка</w:t>
            </w:r>
            <w:r w:rsidRPr="00E1012B">
              <w:rPr>
                <w:rFonts w:ascii="Arial" w:hAnsi="Arial" w:cs="Arial"/>
              </w:rPr>
              <w:t xml:space="preserve"> спортивных площадок</w:t>
            </w:r>
          </w:p>
        </w:tc>
        <w:tc>
          <w:tcPr>
            <w:tcW w:w="1980" w:type="dxa"/>
          </w:tcPr>
          <w:p w:rsidR="001B0DD7" w:rsidRPr="00E1012B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E1012B">
              <w:rPr>
                <w:sz w:val="24"/>
                <w:szCs w:val="24"/>
              </w:rPr>
              <w:t xml:space="preserve">Средства      </w:t>
            </w:r>
            <w:r w:rsidRPr="00E1012B">
              <w:rPr>
                <w:sz w:val="24"/>
                <w:szCs w:val="24"/>
              </w:rPr>
              <w:br/>
              <w:t>бюджета</w:t>
            </w:r>
          </w:p>
          <w:p w:rsidR="001B0DD7" w:rsidRPr="00E1012B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E1012B">
              <w:rPr>
                <w:sz w:val="24"/>
                <w:szCs w:val="24"/>
              </w:rPr>
              <w:t>Волоколамского</w:t>
            </w:r>
          </w:p>
          <w:p w:rsidR="001B0DD7" w:rsidRPr="00E1012B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E1012B">
              <w:rPr>
                <w:sz w:val="24"/>
                <w:szCs w:val="24"/>
              </w:rPr>
              <w:t>муниципального</w:t>
            </w:r>
          </w:p>
          <w:p w:rsidR="001B0DD7" w:rsidRPr="00E1012B" w:rsidRDefault="001B0DD7" w:rsidP="00E1012B">
            <w:pPr>
              <w:rPr>
                <w:rFonts w:ascii="Arial" w:hAnsi="Arial" w:cs="Arial"/>
              </w:rPr>
            </w:pPr>
            <w:r w:rsidRPr="00E1012B">
              <w:rPr>
                <w:rFonts w:ascii="Arial" w:hAnsi="Arial" w:cs="Arial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E1012B" w:rsidRDefault="001B0DD7" w:rsidP="00E1012B">
            <w:pPr>
              <w:rPr>
                <w:rFonts w:ascii="Arial" w:hAnsi="Arial" w:cs="Arial"/>
              </w:rPr>
            </w:pPr>
            <w:r w:rsidRPr="00E1012B">
              <w:rPr>
                <w:rFonts w:ascii="Arial" w:hAnsi="Arial" w:cs="Arial"/>
              </w:rPr>
              <w:t>-</w:t>
            </w:r>
          </w:p>
        </w:tc>
        <w:tc>
          <w:tcPr>
            <w:tcW w:w="1267" w:type="dxa"/>
          </w:tcPr>
          <w:p w:rsidR="001B0DD7" w:rsidRPr="00E1012B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3000,</w:t>
            </w:r>
            <w:r w:rsidRPr="00E1012B">
              <w:rPr>
                <w:rFonts w:ascii="Arial" w:hAnsi="Arial" w:cs="Arial"/>
              </w:rPr>
              <w:t>0</w:t>
            </w:r>
          </w:p>
        </w:tc>
        <w:tc>
          <w:tcPr>
            <w:tcW w:w="1665" w:type="dxa"/>
          </w:tcPr>
          <w:p w:rsidR="001B0DD7" w:rsidRPr="00E1012B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3000,</w:t>
            </w:r>
            <w:r w:rsidRPr="00E1012B"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</w:tcPr>
          <w:p w:rsidR="001B0DD7" w:rsidRPr="00E1012B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012B">
              <w:rPr>
                <w:rFonts w:ascii="Arial" w:hAnsi="Arial" w:cs="Arial"/>
              </w:rPr>
              <w:t>-</w:t>
            </w:r>
          </w:p>
        </w:tc>
        <w:tc>
          <w:tcPr>
            <w:tcW w:w="1499" w:type="dxa"/>
          </w:tcPr>
          <w:p w:rsidR="001B0DD7" w:rsidRPr="00E1012B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1012B">
              <w:rPr>
                <w:rFonts w:ascii="Arial" w:hAnsi="Arial" w:cs="Arial"/>
              </w:rPr>
              <w:t>-</w:t>
            </w:r>
          </w:p>
        </w:tc>
        <w:tc>
          <w:tcPr>
            <w:tcW w:w="1921" w:type="dxa"/>
          </w:tcPr>
          <w:p w:rsidR="001B0DD7" w:rsidRPr="00E1012B" w:rsidRDefault="001B0DD7" w:rsidP="00E1012B">
            <w:pPr>
              <w:rPr>
                <w:rFonts w:ascii="Arial" w:hAnsi="Arial" w:cs="Arial"/>
              </w:rPr>
            </w:pPr>
            <w:r w:rsidRPr="00E1012B">
              <w:rPr>
                <w:rFonts w:ascii="Arial" w:hAnsi="Arial" w:cs="Arial"/>
              </w:rPr>
              <w:t>-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AB0913" w:rsidRDefault="001B0DD7" w:rsidP="00E101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учреждений физической культуры и спорта</w:t>
            </w:r>
          </w:p>
        </w:tc>
        <w:tc>
          <w:tcPr>
            <w:tcW w:w="1980" w:type="dxa"/>
          </w:tcPr>
          <w:p w:rsidR="001B0DD7" w:rsidRPr="00A45514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 xml:space="preserve">Средства      </w:t>
            </w:r>
            <w:r w:rsidRPr="00A45514">
              <w:rPr>
                <w:sz w:val="24"/>
                <w:szCs w:val="24"/>
              </w:rPr>
              <w:br/>
              <w:t>бюджета</w:t>
            </w:r>
          </w:p>
          <w:p w:rsidR="001B0DD7" w:rsidRPr="00A45514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Волоколамского</w:t>
            </w:r>
          </w:p>
          <w:p w:rsidR="001B0DD7" w:rsidRPr="00A45514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муниципального</w:t>
            </w:r>
          </w:p>
          <w:p w:rsidR="001B0DD7" w:rsidRPr="00A45514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 xml:space="preserve">района МО       </w:t>
            </w:r>
          </w:p>
        </w:tc>
        <w:tc>
          <w:tcPr>
            <w:tcW w:w="1620" w:type="dxa"/>
          </w:tcPr>
          <w:p w:rsidR="001B0DD7" w:rsidRPr="006D2A43" w:rsidRDefault="001B0DD7" w:rsidP="00E1012B">
            <w:pPr>
              <w:rPr>
                <w:rFonts w:ascii="Arial" w:hAnsi="Arial" w:cs="Arial"/>
              </w:rPr>
            </w:pPr>
            <w:r w:rsidRPr="006D2A43">
              <w:rPr>
                <w:rFonts w:ascii="Arial" w:hAnsi="Arial" w:cs="Arial"/>
              </w:rPr>
              <w:t xml:space="preserve">Согласно муниципальному заданию </w:t>
            </w:r>
          </w:p>
          <w:p w:rsidR="001B0DD7" w:rsidRPr="006D2A43" w:rsidRDefault="001B0DD7" w:rsidP="00E1012B">
            <w:pPr>
              <w:rPr>
                <w:rFonts w:ascii="Arial" w:hAnsi="Arial" w:cs="Arial"/>
              </w:rPr>
            </w:pPr>
            <w:r w:rsidRPr="006D2A43">
              <w:rPr>
                <w:rFonts w:ascii="Arial" w:hAnsi="Arial" w:cs="Arial"/>
              </w:rPr>
              <w:t>МУ «Дворец спорта «Лама»</w:t>
            </w:r>
          </w:p>
        </w:tc>
        <w:tc>
          <w:tcPr>
            <w:tcW w:w="1267" w:type="dxa"/>
          </w:tcPr>
          <w:p w:rsidR="001B0DD7" w:rsidRPr="005D0BB3" w:rsidRDefault="001B0DD7" w:rsidP="00CF4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90880,0</w:t>
            </w:r>
          </w:p>
        </w:tc>
        <w:tc>
          <w:tcPr>
            <w:tcW w:w="1665" w:type="dxa"/>
          </w:tcPr>
          <w:p w:rsidR="001B0DD7" w:rsidRPr="005D0BB3" w:rsidRDefault="001B0DD7" w:rsidP="00CF4F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29380,0</w:t>
            </w:r>
          </w:p>
        </w:tc>
        <w:tc>
          <w:tcPr>
            <w:tcW w:w="1170" w:type="dxa"/>
          </w:tcPr>
          <w:p w:rsidR="001B0DD7" w:rsidRPr="005D0BB3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30300,0</w:t>
            </w:r>
          </w:p>
        </w:tc>
        <w:tc>
          <w:tcPr>
            <w:tcW w:w="1499" w:type="dxa"/>
          </w:tcPr>
          <w:p w:rsidR="001B0DD7" w:rsidRPr="005D0BB3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31200,0</w:t>
            </w:r>
          </w:p>
        </w:tc>
        <w:tc>
          <w:tcPr>
            <w:tcW w:w="1921" w:type="dxa"/>
          </w:tcPr>
          <w:p w:rsidR="001B0DD7" w:rsidRDefault="001B0DD7" w:rsidP="00E101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1B0DD7" w:rsidRDefault="001B0DD7" w:rsidP="00E1012B">
            <w:pPr>
              <w:rPr>
                <w:rFonts w:ascii="Arial" w:hAnsi="Arial" w:cs="Arial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Default="001B0DD7" w:rsidP="00E101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учреждений физической культуры и спорта для людей с ограниченными возможностями здоровья</w:t>
            </w:r>
          </w:p>
        </w:tc>
        <w:tc>
          <w:tcPr>
            <w:tcW w:w="1980" w:type="dxa"/>
          </w:tcPr>
          <w:p w:rsidR="001B0DD7" w:rsidRPr="00A45514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 xml:space="preserve">Средства      </w:t>
            </w:r>
            <w:r w:rsidRPr="00A45514">
              <w:rPr>
                <w:sz w:val="24"/>
                <w:szCs w:val="24"/>
              </w:rPr>
              <w:br/>
              <w:t>бюджета</w:t>
            </w:r>
          </w:p>
          <w:p w:rsidR="001B0DD7" w:rsidRPr="00A45514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Волоколамского</w:t>
            </w:r>
          </w:p>
          <w:p w:rsidR="001B0DD7" w:rsidRPr="00A45514" w:rsidRDefault="001B0DD7" w:rsidP="00E1012B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E1012B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района МО</w:t>
            </w:r>
            <w:r w:rsidRPr="00AB0913">
              <w:t xml:space="preserve">       </w:t>
            </w:r>
          </w:p>
        </w:tc>
        <w:tc>
          <w:tcPr>
            <w:tcW w:w="1620" w:type="dxa"/>
          </w:tcPr>
          <w:p w:rsidR="001B0DD7" w:rsidRPr="006D2A43" w:rsidRDefault="001B0DD7" w:rsidP="00E1012B">
            <w:pPr>
              <w:rPr>
                <w:rFonts w:ascii="Arial" w:hAnsi="Arial" w:cs="Arial"/>
              </w:rPr>
            </w:pPr>
            <w:r w:rsidRPr="006D2A43">
              <w:rPr>
                <w:rFonts w:ascii="Arial" w:hAnsi="Arial" w:cs="Arial"/>
              </w:rPr>
              <w:t xml:space="preserve">Согласно муниципальному заданию </w:t>
            </w:r>
          </w:p>
          <w:p w:rsidR="001B0DD7" w:rsidRPr="006D2A43" w:rsidRDefault="001B0DD7" w:rsidP="00E1012B">
            <w:pPr>
              <w:rPr>
                <w:rFonts w:ascii="Arial" w:hAnsi="Arial" w:cs="Arial"/>
              </w:rPr>
            </w:pPr>
            <w:r w:rsidRPr="006D2A43">
              <w:rPr>
                <w:rFonts w:ascii="Arial" w:hAnsi="Arial" w:cs="Arial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267" w:type="dxa"/>
          </w:tcPr>
          <w:p w:rsidR="001B0DD7" w:rsidRPr="005D0BB3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15516,0</w:t>
            </w:r>
          </w:p>
        </w:tc>
        <w:tc>
          <w:tcPr>
            <w:tcW w:w="1665" w:type="dxa"/>
          </w:tcPr>
          <w:p w:rsidR="001B0DD7" w:rsidRPr="005D0BB3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5166,0</w:t>
            </w:r>
          </w:p>
        </w:tc>
        <w:tc>
          <w:tcPr>
            <w:tcW w:w="1170" w:type="dxa"/>
          </w:tcPr>
          <w:p w:rsidR="001B0DD7" w:rsidRPr="005D0BB3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5100,0</w:t>
            </w:r>
          </w:p>
        </w:tc>
        <w:tc>
          <w:tcPr>
            <w:tcW w:w="1499" w:type="dxa"/>
          </w:tcPr>
          <w:p w:rsidR="001B0DD7" w:rsidRPr="005D0BB3" w:rsidRDefault="001B0DD7" w:rsidP="00E101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5250,0</w:t>
            </w:r>
          </w:p>
        </w:tc>
        <w:tc>
          <w:tcPr>
            <w:tcW w:w="1921" w:type="dxa"/>
          </w:tcPr>
          <w:p w:rsidR="001B0DD7" w:rsidRDefault="001B0DD7" w:rsidP="00E101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1B0DD7" w:rsidRDefault="001B0DD7" w:rsidP="00E1012B">
            <w:pPr>
              <w:rPr>
                <w:rFonts w:ascii="Arial" w:hAnsi="Arial" w:cs="Arial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</w:tr>
      <w:tr w:rsidR="001B0DD7" w:rsidRPr="00AB0913" w:rsidTr="00E1012B">
        <w:trPr>
          <w:trHeight w:val="390"/>
        </w:trPr>
        <w:tc>
          <w:tcPr>
            <w:tcW w:w="3888" w:type="dxa"/>
          </w:tcPr>
          <w:p w:rsidR="001B0DD7" w:rsidRPr="003B6D42" w:rsidRDefault="001B0DD7" w:rsidP="003B6D42">
            <w:pPr>
              <w:rPr>
                <w:rFonts w:ascii="Arial" w:hAnsi="Arial" w:cs="Arial"/>
              </w:rPr>
            </w:pPr>
            <w:r w:rsidRPr="003B6D42">
              <w:rPr>
                <w:rFonts w:ascii="Arial" w:hAnsi="Arial" w:cs="Arial"/>
              </w:rPr>
              <w:t>Обеспечение доступности МУ «Дворец спорта «Лама»  для инвалидов и лиц с ограниченными возможностями здоровья</w:t>
            </w:r>
          </w:p>
        </w:tc>
        <w:tc>
          <w:tcPr>
            <w:tcW w:w="1980" w:type="dxa"/>
          </w:tcPr>
          <w:p w:rsidR="001B0DD7" w:rsidRPr="00A45514" w:rsidRDefault="001B0DD7" w:rsidP="003B6D42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 xml:space="preserve">Средства      </w:t>
            </w:r>
            <w:r w:rsidRPr="00A45514">
              <w:rPr>
                <w:sz w:val="24"/>
                <w:szCs w:val="24"/>
              </w:rPr>
              <w:br/>
              <w:t>бюджета</w:t>
            </w:r>
          </w:p>
          <w:p w:rsidR="001B0DD7" w:rsidRPr="00A45514" w:rsidRDefault="001B0DD7" w:rsidP="003B6D42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Волоколамского</w:t>
            </w:r>
          </w:p>
          <w:p w:rsidR="001B0DD7" w:rsidRPr="00A45514" w:rsidRDefault="001B0DD7" w:rsidP="003B6D42">
            <w:pPr>
              <w:pStyle w:val="ConsPlusCell"/>
              <w:rPr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муниципального</w:t>
            </w:r>
          </w:p>
          <w:p w:rsidR="001B0DD7" w:rsidRPr="00AB0913" w:rsidRDefault="001B0DD7" w:rsidP="003B6D4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A45514">
              <w:rPr>
                <w:sz w:val="24"/>
                <w:szCs w:val="24"/>
              </w:rPr>
              <w:t>района МО</w:t>
            </w:r>
            <w:r w:rsidRPr="00AB0913">
              <w:t xml:space="preserve">       </w:t>
            </w:r>
          </w:p>
        </w:tc>
        <w:tc>
          <w:tcPr>
            <w:tcW w:w="1620" w:type="dxa"/>
          </w:tcPr>
          <w:p w:rsidR="001B0DD7" w:rsidRDefault="001B0DD7" w:rsidP="003B6D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67" w:type="dxa"/>
          </w:tcPr>
          <w:p w:rsidR="001B0DD7" w:rsidRDefault="001B0DD7" w:rsidP="003B6D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380,0</w:t>
            </w:r>
          </w:p>
        </w:tc>
        <w:tc>
          <w:tcPr>
            <w:tcW w:w="1665" w:type="dxa"/>
          </w:tcPr>
          <w:p w:rsidR="001B0DD7" w:rsidRDefault="001B0DD7" w:rsidP="003B6D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380,0</w:t>
            </w:r>
          </w:p>
        </w:tc>
        <w:tc>
          <w:tcPr>
            <w:tcW w:w="1170" w:type="dxa"/>
          </w:tcPr>
          <w:p w:rsidR="001B0DD7" w:rsidRDefault="001B0DD7" w:rsidP="003B6D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99" w:type="dxa"/>
          </w:tcPr>
          <w:p w:rsidR="001B0DD7" w:rsidRDefault="001B0DD7" w:rsidP="003B6D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21" w:type="dxa"/>
          </w:tcPr>
          <w:p w:rsidR="001B0DD7" w:rsidRDefault="001B0DD7" w:rsidP="003B6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0DD7" w:rsidRDefault="001B0DD7" w:rsidP="0007214E">
      <w:pPr>
        <w:jc w:val="both"/>
        <w:rPr>
          <w:rFonts w:ascii="Arial" w:hAnsi="Arial" w:cs="Arial"/>
        </w:rPr>
      </w:pPr>
    </w:p>
    <w:p w:rsidR="001B0DD7" w:rsidRPr="0007214E" w:rsidRDefault="001B0DD7" w:rsidP="000721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*- расчет необходимых финансовых ресурсов на реализацию </w:t>
      </w:r>
      <w:r w:rsidRPr="00AB0913">
        <w:rPr>
          <w:rFonts w:ascii="Arial" w:hAnsi="Arial" w:cs="Arial"/>
        </w:rPr>
        <w:t>мероприяти</w:t>
      </w:r>
      <w:r>
        <w:rPr>
          <w:rFonts w:ascii="Arial" w:hAnsi="Arial" w:cs="Arial"/>
        </w:rPr>
        <w:t>й производится индивидуально для каждого мероприятия с учетом количества участников (команд), зрителей и наличия необходимого материально-технического обеспечения в месте проведения мероприятия. Общей формулы отражающей расчет необходимых финансовых ресурсов на реализацию мероприятий нет.</w:t>
      </w:r>
    </w:p>
    <w:sectPr w:rsidR="001B0DD7" w:rsidRPr="0007214E" w:rsidSect="006D2A43">
      <w:pgSz w:w="16838" w:h="11906" w:orient="landscape"/>
      <w:pgMar w:top="136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0952"/>
    <w:multiLevelType w:val="hybridMultilevel"/>
    <w:tmpl w:val="72E4F73E"/>
    <w:lvl w:ilvl="0" w:tplc="225A1AE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348F5"/>
    <w:multiLevelType w:val="hybridMultilevel"/>
    <w:tmpl w:val="C55CD046"/>
    <w:lvl w:ilvl="0" w:tplc="9948CF00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810AD6"/>
    <w:multiLevelType w:val="hybridMultilevel"/>
    <w:tmpl w:val="3844EA2A"/>
    <w:lvl w:ilvl="0" w:tplc="0BA0704A">
      <w:start w:val="2015"/>
      <w:numFmt w:val="bullet"/>
      <w:lvlText w:val=""/>
      <w:lvlJc w:val="left"/>
      <w:pPr>
        <w:ind w:left="21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AD6"/>
    <w:rsid w:val="00004FD3"/>
    <w:rsid w:val="000071C1"/>
    <w:rsid w:val="00016B5B"/>
    <w:rsid w:val="00020E0D"/>
    <w:rsid w:val="00024CF0"/>
    <w:rsid w:val="0002622C"/>
    <w:rsid w:val="000271BA"/>
    <w:rsid w:val="00027492"/>
    <w:rsid w:val="00031D45"/>
    <w:rsid w:val="0003291B"/>
    <w:rsid w:val="00032AE8"/>
    <w:rsid w:val="00032EC4"/>
    <w:rsid w:val="00033A16"/>
    <w:rsid w:val="0003446E"/>
    <w:rsid w:val="00036D17"/>
    <w:rsid w:val="00037519"/>
    <w:rsid w:val="00037D89"/>
    <w:rsid w:val="000427A4"/>
    <w:rsid w:val="00043A33"/>
    <w:rsid w:val="00044065"/>
    <w:rsid w:val="000440F0"/>
    <w:rsid w:val="000532C8"/>
    <w:rsid w:val="00053FED"/>
    <w:rsid w:val="00054C59"/>
    <w:rsid w:val="00057F96"/>
    <w:rsid w:val="00061E9F"/>
    <w:rsid w:val="00062B0F"/>
    <w:rsid w:val="00065FE4"/>
    <w:rsid w:val="0007190E"/>
    <w:rsid w:val="0007214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2633"/>
    <w:rsid w:val="00097CA3"/>
    <w:rsid w:val="000A0A1A"/>
    <w:rsid w:val="000A0D64"/>
    <w:rsid w:val="000A4D8A"/>
    <w:rsid w:val="000A6239"/>
    <w:rsid w:val="000B02C3"/>
    <w:rsid w:val="000B4034"/>
    <w:rsid w:val="000B43AD"/>
    <w:rsid w:val="000B55E1"/>
    <w:rsid w:val="000B734E"/>
    <w:rsid w:val="000B7691"/>
    <w:rsid w:val="000C0998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5B4F"/>
    <w:rsid w:val="000E785E"/>
    <w:rsid w:val="000E7AD0"/>
    <w:rsid w:val="000F0E2E"/>
    <w:rsid w:val="000F3820"/>
    <w:rsid w:val="000F41DA"/>
    <w:rsid w:val="000F7F45"/>
    <w:rsid w:val="00102786"/>
    <w:rsid w:val="00103E52"/>
    <w:rsid w:val="001044A2"/>
    <w:rsid w:val="001062A2"/>
    <w:rsid w:val="001124B2"/>
    <w:rsid w:val="00113710"/>
    <w:rsid w:val="001145A1"/>
    <w:rsid w:val="0011502D"/>
    <w:rsid w:val="0011528A"/>
    <w:rsid w:val="0011604C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1F60"/>
    <w:rsid w:val="00133EC5"/>
    <w:rsid w:val="00136E57"/>
    <w:rsid w:val="001411CB"/>
    <w:rsid w:val="001434D3"/>
    <w:rsid w:val="00144118"/>
    <w:rsid w:val="00146335"/>
    <w:rsid w:val="00152EA0"/>
    <w:rsid w:val="001534D7"/>
    <w:rsid w:val="00153CDE"/>
    <w:rsid w:val="00160B1C"/>
    <w:rsid w:val="00161394"/>
    <w:rsid w:val="00163930"/>
    <w:rsid w:val="00167169"/>
    <w:rsid w:val="00175A72"/>
    <w:rsid w:val="00176067"/>
    <w:rsid w:val="001765C3"/>
    <w:rsid w:val="00180C3E"/>
    <w:rsid w:val="001817B4"/>
    <w:rsid w:val="00185C13"/>
    <w:rsid w:val="00192972"/>
    <w:rsid w:val="001A2C37"/>
    <w:rsid w:val="001A484E"/>
    <w:rsid w:val="001A4E0D"/>
    <w:rsid w:val="001A72C6"/>
    <w:rsid w:val="001A7A70"/>
    <w:rsid w:val="001B0DD7"/>
    <w:rsid w:val="001B1EF5"/>
    <w:rsid w:val="001B3F3F"/>
    <w:rsid w:val="001B5516"/>
    <w:rsid w:val="001B60EB"/>
    <w:rsid w:val="001B714B"/>
    <w:rsid w:val="001C18B6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5B35"/>
    <w:rsid w:val="001F64ED"/>
    <w:rsid w:val="002001B6"/>
    <w:rsid w:val="002015AA"/>
    <w:rsid w:val="00203027"/>
    <w:rsid w:val="00203F7D"/>
    <w:rsid w:val="002065EA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2446"/>
    <w:rsid w:val="00222B89"/>
    <w:rsid w:val="00223ABA"/>
    <w:rsid w:val="00224D18"/>
    <w:rsid w:val="00226D12"/>
    <w:rsid w:val="00230037"/>
    <w:rsid w:val="00230613"/>
    <w:rsid w:val="002322B0"/>
    <w:rsid w:val="00232A61"/>
    <w:rsid w:val="00235D4F"/>
    <w:rsid w:val="002368C5"/>
    <w:rsid w:val="00237468"/>
    <w:rsid w:val="00241D64"/>
    <w:rsid w:val="002437C8"/>
    <w:rsid w:val="002440AB"/>
    <w:rsid w:val="00246075"/>
    <w:rsid w:val="00247C05"/>
    <w:rsid w:val="00261625"/>
    <w:rsid w:val="00261E99"/>
    <w:rsid w:val="00265826"/>
    <w:rsid w:val="00265AA6"/>
    <w:rsid w:val="002673A6"/>
    <w:rsid w:val="00267D2E"/>
    <w:rsid w:val="00272264"/>
    <w:rsid w:val="00276FA4"/>
    <w:rsid w:val="0028126D"/>
    <w:rsid w:val="00281C8E"/>
    <w:rsid w:val="00281E8D"/>
    <w:rsid w:val="00290867"/>
    <w:rsid w:val="00293748"/>
    <w:rsid w:val="00294555"/>
    <w:rsid w:val="002951C1"/>
    <w:rsid w:val="00295962"/>
    <w:rsid w:val="00295DCF"/>
    <w:rsid w:val="002A4E48"/>
    <w:rsid w:val="002B3D3E"/>
    <w:rsid w:val="002B66AC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2F4A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5D34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3F19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839"/>
    <w:rsid w:val="00397102"/>
    <w:rsid w:val="003A0157"/>
    <w:rsid w:val="003A1CC2"/>
    <w:rsid w:val="003A3C68"/>
    <w:rsid w:val="003A52A0"/>
    <w:rsid w:val="003A56A7"/>
    <w:rsid w:val="003A7E5B"/>
    <w:rsid w:val="003B05D7"/>
    <w:rsid w:val="003B0ED9"/>
    <w:rsid w:val="003B1E81"/>
    <w:rsid w:val="003B5E31"/>
    <w:rsid w:val="003B663A"/>
    <w:rsid w:val="003B6D42"/>
    <w:rsid w:val="003C1172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02E8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2326"/>
    <w:rsid w:val="00473833"/>
    <w:rsid w:val="00474E80"/>
    <w:rsid w:val="004753A3"/>
    <w:rsid w:val="00480364"/>
    <w:rsid w:val="00484AE2"/>
    <w:rsid w:val="0048568F"/>
    <w:rsid w:val="004866C8"/>
    <w:rsid w:val="00486829"/>
    <w:rsid w:val="004868C4"/>
    <w:rsid w:val="004900AC"/>
    <w:rsid w:val="004913D3"/>
    <w:rsid w:val="004919AF"/>
    <w:rsid w:val="0049603F"/>
    <w:rsid w:val="004962E0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136"/>
    <w:rsid w:val="004D0BC5"/>
    <w:rsid w:val="004D1623"/>
    <w:rsid w:val="004D168F"/>
    <w:rsid w:val="004D1B23"/>
    <w:rsid w:val="004D3441"/>
    <w:rsid w:val="004D3832"/>
    <w:rsid w:val="004D42C4"/>
    <w:rsid w:val="004D5B66"/>
    <w:rsid w:val="004D678F"/>
    <w:rsid w:val="004E002D"/>
    <w:rsid w:val="004E08CF"/>
    <w:rsid w:val="004E1750"/>
    <w:rsid w:val="004E2145"/>
    <w:rsid w:val="004E57D5"/>
    <w:rsid w:val="004E7463"/>
    <w:rsid w:val="004F0497"/>
    <w:rsid w:val="004F0A6D"/>
    <w:rsid w:val="004F1B0D"/>
    <w:rsid w:val="004F4614"/>
    <w:rsid w:val="004F5710"/>
    <w:rsid w:val="004F5D88"/>
    <w:rsid w:val="005006F9"/>
    <w:rsid w:val="00502B8D"/>
    <w:rsid w:val="0050367C"/>
    <w:rsid w:val="00506054"/>
    <w:rsid w:val="005069C4"/>
    <w:rsid w:val="00506AED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507A8"/>
    <w:rsid w:val="00552538"/>
    <w:rsid w:val="005538C2"/>
    <w:rsid w:val="00553CBB"/>
    <w:rsid w:val="0055504F"/>
    <w:rsid w:val="005550C5"/>
    <w:rsid w:val="00557906"/>
    <w:rsid w:val="00561EB3"/>
    <w:rsid w:val="005646DA"/>
    <w:rsid w:val="0056529C"/>
    <w:rsid w:val="00566B3C"/>
    <w:rsid w:val="0056746E"/>
    <w:rsid w:val="00573E35"/>
    <w:rsid w:val="00575140"/>
    <w:rsid w:val="005761E2"/>
    <w:rsid w:val="00577F6A"/>
    <w:rsid w:val="005807E2"/>
    <w:rsid w:val="005808C6"/>
    <w:rsid w:val="005811B2"/>
    <w:rsid w:val="00581274"/>
    <w:rsid w:val="00582864"/>
    <w:rsid w:val="00595FDC"/>
    <w:rsid w:val="005A0D81"/>
    <w:rsid w:val="005A13F9"/>
    <w:rsid w:val="005A20C7"/>
    <w:rsid w:val="005B2442"/>
    <w:rsid w:val="005B2DBB"/>
    <w:rsid w:val="005B2ED8"/>
    <w:rsid w:val="005B33FB"/>
    <w:rsid w:val="005B5977"/>
    <w:rsid w:val="005B73FA"/>
    <w:rsid w:val="005C10E4"/>
    <w:rsid w:val="005C1ACE"/>
    <w:rsid w:val="005C3680"/>
    <w:rsid w:val="005C409E"/>
    <w:rsid w:val="005D0B83"/>
    <w:rsid w:val="005D0BB3"/>
    <w:rsid w:val="005D219F"/>
    <w:rsid w:val="005D3933"/>
    <w:rsid w:val="005D4741"/>
    <w:rsid w:val="005E03A7"/>
    <w:rsid w:val="005E5FD6"/>
    <w:rsid w:val="005F36F5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8D9"/>
    <w:rsid w:val="00614F5B"/>
    <w:rsid w:val="006158BE"/>
    <w:rsid w:val="00615F46"/>
    <w:rsid w:val="00616CE1"/>
    <w:rsid w:val="0062213E"/>
    <w:rsid w:val="00626CEF"/>
    <w:rsid w:val="0062778B"/>
    <w:rsid w:val="00627BBE"/>
    <w:rsid w:val="006318EA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0DDE"/>
    <w:rsid w:val="00651A01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5DAB"/>
    <w:rsid w:val="006A7964"/>
    <w:rsid w:val="006B23E7"/>
    <w:rsid w:val="006C0859"/>
    <w:rsid w:val="006C5D36"/>
    <w:rsid w:val="006C6324"/>
    <w:rsid w:val="006C67E4"/>
    <w:rsid w:val="006C780D"/>
    <w:rsid w:val="006C7A5F"/>
    <w:rsid w:val="006D2A43"/>
    <w:rsid w:val="006D2D92"/>
    <w:rsid w:val="006D335D"/>
    <w:rsid w:val="006D4AA1"/>
    <w:rsid w:val="006D4C3F"/>
    <w:rsid w:val="006D553B"/>
    <w:rsid w:val="006D5F37"/>
    <w:rsid w:val="006D61A7"/>
    <w:rsid w:val="006D7E7F"/>
    <w:rsid w:val="006E1D0A"/>
    <w:rsid w:val="006E61D3"/>
    <w:rsid w:val="006E6491"/>
    <w:rsid w:val="006E7E95"/>
    <w:rsid w:val="006F0027"/>
    <w:rsid w:val="006F408C"/>
    <w:rsid w:val="006F58F0"/>
    <w:rsid w:val="007019B0"/>
    <w:rsid w:val="00706336"/>
    <w:rsid w:val="007079DB"/>
    <w:rsid w:val="00714734"/>
    <w:rsid w:val="00715526"/>
    <w:rsid w:val="00717464"/>
    <w:rsid w:val="00717562"/>
    <w:rsid w:val="00720DBB"/>
    <w:rsid w:val="00721146"/>
    <w:rsid w:val="007223E2"/>
    <w:rsid w:val="00722404"/>
    <w:rsid w:val="007356C9"/>
    <w:rsid w:val="00735F4D"/>
    <w:rsid w:val="007366BD"/>
    <w:rsid w:val="00741E54"/>
    <w:rsid w:val="00743C07"/>
    <w:rsid w:val="007445F6"/>
    <w:rsid w:val="007462E5"/>
    <w:rsid w:val="0074727A"/>
    <w:rsid w:val="00752F57"/>
    <w:rsid w:val="007557D3"/>
    <w:rsid w:val="0076746A"/>
    <w:rsid w:val="007719E8"/>
    <w:rsid w:val="00771C37"/>
    <w:rsid w:val="00772846"/>
    <w:rsid w:val="007737A4"/>
    <w:rsid w:val="00773A17"/>
    <w:rsid w:val="007777A6"/>
    <w:rsid w:val="00781026"/>
    <w:rsid w:val="00783401"/>
    <w:rsid w:val="0078475C"/>
    <w:rsid w:val="00784A6B"/>
    <w:rsid w:val="007925F6"/>
    <w:rsid w:val="00794443"/>
    <w:rsid w:val="007944A9"/>
    <w:rsid w:val="00794BC3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4B3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2D93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54B02"/>
    <w:rsid w:val="0085735B"/>
    <w:rsid w:val="00867044"/>
    <w:rsid w:val="00870959"/>
    <w:rsid w:val="0087142A"/>
    <w:rsid w:val="0087262A"/>
    <w:rsid w:val="0087339B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B0C64"/>
    <w:rsid w:val="008B52F4"/>
    <w:rsid w:val="008C3DBF"/>
    <w:rsid w:val="008C4DFE"/>
    <w:rsid w:val="008C721F"/>
    <w:rsid w:val="008C79DF"/>
    <w:rsid w:val="008D02CB"/>
    <w:rsid w:val="008D0E1A"/>
    <w:rsid w:val="008D0E43"/>
    <w:rsid w:val="008D44D2"/>
    <w:rsid w:val="008D4BE5"/>
    <w:rsid w:val="008D4FF6"/>
    <w:rsid w:val="008D501F"/>
    <w:rsid w:val="008D60E5"/>
    <w:rsid w:val="008D7098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16BF"/>
    <w:rsid w:val="00902CBE"/>
    <w:rsid w:val="00903CE6"/>
    <w:rsid w:val="009055A6"/>
    <w:rsid w:val="0091029F"/>
    <w:rsid w:val="009109B9"/>
    <w:rsid w:val="00911ADC"/>
    <w:rsid w:val="00911F80"/>
    <w:rsid w:val="00913B0C"/>
    <w:rsid w:val="00914EBC"/>
    <w:rsid w:val="00917B01"/>
    <w:rsid w:val="00920F7B"/>
    <w:rsid w:val="00925F61"/>
    <w:rsid w:val="00930483"/>
    <w:rsid w:val="00931B7D"/>
    <w:rsid w:val="009339A4"/>
    <w:rsid w:val="00937673"/>
    <w:rsid w:val="00941559"/>
    <w:rsid w:val="00941BE3"/>
    <w:rsid w:val="0094722B"/>
    <w:rsid w:val="00951AAA"/>
    <w:rsid w:val="00951D4B"/>
    <w:rsid w:val="009553C3"/>
    <w:rsid w:val="00955FC6"/>
    <w:rsid w:val="009560A4"/>
    <w:rsid w:val="00956CA3"/>
    <w:rsid w:val="00962488"/>
    <w:rsid w:val="0096341A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633C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3DC1"/>
    <w:rsid w:val="009A4810"/>
    <w:rsid w:val="009B27D8"/>
    <w:rsid w:val="009B383A"/>
    <w:rsid w:val="009B5E7D"/>
    <w:rsid w:val="009C297E"/>
    <w:rsid w:val="009C7AF8"/>
    <w:rsid w:val="009D4127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4DF6"/>
    <w:rsid w:val="00A353FC"/>
    <w:rsid w:val="00A404CB"/>
    <w:rsid w:val="00A43289"/>
    <w:rsid w:val="00A43A12"/>
    <w:rsid w:val="00A43BE7"/>
    <w:rsid w:val="00A443C3"/>
    <w:rsid w:val="00A45514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384A"/>
    <w:rsid w:val="00A9405B"/>
    <w:rsid w:val="00A968A7"/>
    <w:rsid w:val="00A9759F"/>
    <w:rsid w:val="00A97FD5"/>
    <w:rsid w:val="00AA0351"/>
    <w:rsid w:val="00AB0913"/>
    <w:rsid w:val="00AB1EAD"/>
    <w:rsid w:val="00AB2CFF"/>
    <w:rsid w:val="00AB36F4"/>
    <w:rsid w:val="00AC1A82"/>
    <w:rsid w:val="00AC2FCC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A66"/>
    <w:rsid w:val="00B42BFC"/>
    <w:rsid w:val="00B42E97"/>
    <w:rsid w:val="00B4484C"/>
    <w:rsid w:val="00B45F57"/>
    <w:rsid w:val="00B470F0"/>
    <w:rsid w:val="00B526FC"/>
    <w:rsid w:val="00B52AA2"/>
    <w:rsid w:val="00B52E54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4D05"/>
    <w:rsid w:val="00B95DF6"/>
    <w:rsid w:val="00B961CE"/>
    <w:rsid w:val="00B96D99"/>
    <w:rsid w:val="00BA11B2"/>
    <w:rsid w:val="00BA1BF6"/>
    <w:rsid w:val="00BA207E"/>
    <w:rsid w:val="00BA2932"/>
    <w:rsid w:val="00BA2DC0"/>
    <w:rsid w:val="00BB1815"/>
    <w:rsid w:val="00BB1856"/>
    <w:rsid w:val="00BB1A56"/>
    <w:rsid w:val="00BB73DD"/>
    <w:rsid w:val="00BB7601"/>
    <w:rsid w:val="00BC21BD"/>
    <w:rsid w:val="00BC465B"/>
    <w:rsid w:val="00BD0A89"/>
    <w:rsid w:val="00BD133B"/>
    <w:rsid w:val="00BD4B70"/>
    <w:rsid w:val="00BD566D"/>
    <w:rsid w:val="00BE020A"/>
    <w:rsid w:val="00BF5AD3"/>
    <w:rsid w:val="00C00739"/>
    <w:rsid w:val="00C00D43"/>
    <w:rsid w:val="00C010E5"/>
    <w:rsid w:val="00C01142"/>
    <w:rsid w:val="00C05B05"/>
    <w:rsid w:val="00C10B0C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B15"/>
    <w:rsid w:val="00C71E21"/>
    <w:rsid w:val="00C7312C"/>
    <w:rsid w:val="00C75C51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A6B31"/>
    <w:rsid w:val="00CA75A0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0E78"/>
    <w:rsid w:val="00CD282E"/>
    <w:rsid w:val="00CD2B93"/>
    <w:rsid w:val="00CD3281"/>
    <w:rsid w:val="00CD3759"/>
    <w:rsid w:val="00CD6648"/>
    <w:rsid w:val="00CE08FA"/>
    <w:rsid w:val="00CE112F"/>
    <w:rsid w:val="00CE23B2"/>
    <w:rsid w:val="00CE32B8"/>
    <w:rsid w:val="00CE4FDC"/>
    <w:rsid w:val="00CE5070"/>
    <w:rsid w:val="00CE53D1"/>
    <w:rsid w:val="00CF0FD2"/>
    <w:rsid w:val="00CF4F4E"/>
    <w:rsid w:val="00CF5DFE"/>
    <w:rsid w:val="00CF6D27"/>
    <w:rsid w:val="00CF7311"/>
    <w:rsid w:val="00D009B8"/>
    <w:rsid w:val="00D05DC5"/>
    <w:rsid w:val="00D0629B"/>
    <w:rsid w:val="00D06A77"/>
    <w:rsid w:val="00D0718E"/>
    <w:rsid w:val="00D12A8B"/>
    <w:rsid w:val="00D12CFB"/>
    <w:rsid w:val="00D12E17"/>
    <w:rsid w:val="00D152CF"/>
    <w:rsid w:val="00D1617F"/>
    <w:rsid w:val="00D163B7"/>
    <w:rsid w:val="00D167B2"/>
    <w:rsid w:val="00D16F1F"/>
    <w:rsid w:val="00D208B6"/>
    <w:rsid w:val="00D21944"/>
    <w:rsid w:val="00D22179"/>
    <w:rsid w:val="00D22A09"/>
    <w:rsid w:val="00D24498"/>
    <w:rsid w:val="00D24E88"/>
    <w:rsid w:val="00D30259"/>
    <w:rsid w:val="00D30D31"/>
    <w:rsid w:val="00D320F2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2E08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6650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5C28"/>
    <w:rsid w:val="00DC67FA"/>
    <w:rsid w:val="00DD42E9"/>
    <w:rsid w:val="00DD4EDA"/>
    <w:rsid w:val="00DE65A8"/>
    <w:rsid w:val="00DE6B53"/>
    <w:rsid w:val="00DF1416"/>
    <w:rsid w:val="00DF5680"/>
    <w:rsid w:val="00E01D83"/>
    <w:rsid w:val="00E1012B"/>
    <w:rsid w:val="00E176C4"/>
    <w:rsid w:val="00E20E3D"/>
    <w:rsid w:val="00E21678"/>
    <w:rsid w:val="00E31902"/>
    <w:rsid w:val="00E31CCC"/>
    <w:rsid w:val="00E31DC9"/>
    <w:rsid w:val="00E32141"/>
    <w:rsid w:val="00E34128"/>
    <w:rsid w:val="00E36329"/>
    <w:rsid w:val="00E36E4F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682"/>
    <w:rsid w:val="00E73D28"/>
    <w:rsid w:val="00E758CA"/>
    <w:rsid w:val="00E75EC9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24FC"/>
    <w:rsid w:val="00EA4FE9"/>
    <w:rsid w:val="00EA549F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D746A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62D4"/>
    <w:rsid w:val="00F2673F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C5E"/>
    <w:rsid w:val="00F60F33"/>
    <w:rsid w:val="00F7026A"/>
    <w:rsid w:val="00F70D93"/>
    <w:rsid w:val="00F74C8E"/>
    <w:rsid w:val="00F74FEA"/>
    <w:rsid w:val="00F75488"/>
    <w:rsid w:val="00F7782C"/>
    <w:rsid w:val="00F80E3D"/>
    <w:rsid w:val="00F8269B"/>
    <w:rsid w:val="00F82B20"/>
    <w:rsid w:val="00F8314C"/>
    <w:rsid w:val="00F87842"/>
    <w:rsid w:val="00F9785E"/>
    <w:rsid w:val="00FA1284"/>
    <w:rsid w:val="00FB0BA9"/>
    <w:rsid w:val="00FB2916"/>
    <w:rsid w:val="00FB5568"/>
    <w:rsid w:val="00FB5C6E"/>
    <w:rsid w:val="00FC0038"/>
    <w:rsid w:val="00FC5528"/>
    <w:rsid w:val="00FD0AD6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D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0AD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FD0AD6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D0AD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7214E"/>
    <w:pPr>
      <w:ind w:left="720"/>
    </w:pPr>
  </w:style>
  <w:style w:type="character" w:customStyle="1" w:styleId="BodyTextChar1">
    <w:name w:val="Body Text Char1"/>
    <w:uiPriority w:val="99"/>
    <w:locked/>
    <w:rsid w:val="00E75EC9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75EC9"/>
    <w:pPr>
      <w:jc w:val="both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E5B4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D2A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2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6</Pages>
  <Words>1062</Words>
  <Characters>6055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10</cp:revision>
  <cp:lastPrinted>2014-09-25T11:06:00Z</cp:lastPrinted>
  <dcterms:created xsi:type="dcterms:W3CDTF">2014-06-03T04:52:00Z</dcterms:created>
  <dcterms:modified xsi:type="dcterms:W3CDTF">2014-09-25T11:19:00Z</dcterms:modified>
</cp:coreProperties>
</file>